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682"/>
        <w:gridCol w:w="459"/>
        <w:gridCol w:w="1465"/>
        <w:gridCol w:w="402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415748049"/>
            <w:placeholder>
              <w:docPart w:val="8566334B6AA0461CB9B4105BE1035DE7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141726F3B85A431AAAD5B3C01FD9767D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AF5A47027851491A8C21934B71B2B00F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7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p>
      <w:pPr>
        <w:pStyle w:val="46"/>
      </w:pPr>
      <w:r>
        <w:rPr>
          <w:sz w:val="12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-1193165</wp:posOffset>
                </wp:positionV>
                <wp:extent cx="5192395" cy="1404620"/>
                <wp:effectExtent l="0" t="0" r="0" b="635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2486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ascii="Raleway ExtraBold" w:hAnsi="Raleway ExtraBold"/>
                                <w:b/>
                                <w:bCs/>
                                <w:color w:val="1E73AC" w:themeColor="accent2" w:themeTint="BF"/>
                                <w:sz w:val="56"/>
                                <w:szCs w:val="72"/>
                                <w14:textFill>
                                  <w14:solidFill>
                                    <w14:schemeClr w14:val="accent2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ExtraBold" w:hAnsi="Raleway ExtraBold"/>
                                <w:b/>
                                <w:bCs/>
                                <w:color w:val="1E73AC" w:themeColor="accent2" w:themeTint="BF"/>
                                <w:sz w:val="56"/>
                                <w:szCs w:val="72"/>
                                <w14:textFill>
                                  <w14:solidFill>
                                    <w14:schemeClr w14:val="accent2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SHIFT SCHEDULE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top:-93.95pt;height:110.6pt;width:408.85pt;mso-position-horizontal:right;mso-position-horizontal-relative:margin;z-index:-251657216;mso-width-relative:page;mso-height-relative:margin;mso-height-percent:200;" filled="f" stroked="f" coordsize="21600,21600" o:gfxdata="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N0NbyLXAAAACAEAAA8AAAAAAAAAAQAgAAAAIgAAAGRycy9kb3ducmV2&#10;LnhtbFBLAQIUABQAAAAIAIdO4kBcc/0e/QEAAN0DAAAOAAAAAAAAAAEAIAAAACYBAABkcnMvZTJv&#10;RG9jLnhtbFBLBQYAAAAABgAGAFkBAACV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ascii="Raleway ExtraBold" w:hAnsi="Raleway ExtraBold"/>
                          <w:b/>
                          <w:bCs/>
                          <w:color w:val="1E73AC" w:themeColor="accent2" w:themeTint="BF"/>
                          <w:sz w:val="56"/>
                          <w:szCs w:val="72"/>
                          <w14:textFill>
                            <w14:solidFill>
                              <w14:schemeClr w14:val="accent2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Raleway ExtraBold" w:hAnsi="Raleway ExtraBold"/>
                          <w:b/>
                          <w:bCs/>
                          <w:color w:val="1E73AC" w:themeColor="accent2" w:themeTint="BF"/>
                          <w:sz w:val="56"/>
                          <w:szCs w:val="72"/>
                          <w14:textFill>
                            <w14:solidFill>
                              <w14:schemeClr w14:val="accent2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SHIFT SCHEDULE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-970280</wp:posOffset>
                </wp:positionH>
                <wp:positionV relativeFrom="paragraph">
                  <wp:posOffset>-2736850</wp:posOffset>
                </wp:positionV>
                <wp:extent cx="6545580" cy="2578735"/>
                <wp:effectExtent l="247650" t="0" r="6477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68303">
                          <a:off x="0" y="0"/>
                          <a:ext cx="6545856" cy="2578545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o:spt="1" style="position:absolute;left:0pt;margin-left:-76.4pt;margin-top:-215.5pt;height:203.05pt;width:515.4pt;mso-position-horizontal-relative:page;rotation:1166872f;z-index:251661312;v-text-anchor:middle;mso-width-relative:page;mso-height-relative:page;" filled="t" stroked="f" coordsize="21600,21600" o:gfxdata="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-5080</wp:posOffset>
                </wp:positionH>
                <wp:positionV relativeFrom="paragraph">
                  <wp:posOffset>280670</wp:posOffset>
                </wp:positionV>
                <wp:extent cx="8322310" cy="4980305"/>
                <wp:effectExtent l="38100" t="38100" r="117475" b="10668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22129" cy="4980214"/>
                        </a:xfrm>
                        <a:prstGeom prst="rect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0.4pt;margin-top:22.1pt;height:392.15pt;width:655.3pt;z-index:-251656192;v-text-anchor:middle;mso-width-relative:page;mso-height-relative:page;" fillcolor="#155078 [3204]" filled="t" stroked="t" coordsize="21600,21600" o:gfxdata="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6uE+tdoAAAAJAQAADwAAAAAAAAABACAAAAAi&#10;AAAAZHJzL2Rvd25yZXYueG1sUEsBAhQAFAAAAAgAh07iQDV1b+2zAgAAgAUAAA4AAAAAAAAAAQAg&#10;AAAAKQEAAGRycy9lMm9Eb2MueG1sUEsFBgAAAAAGAAYAWQEAAE4GAAAAAA==&#10;">
                <v:fill on="t" focussize="0,0"/>
                <v:stroke weight="1pt" color="#0C3856 [3204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ect>
            </w:pict>
          </mc:Fallback>
        </mc:AlternateContent>
      </w:r>
    </w:p>
    <w:tbl>
      <w:tblPr>
        <w:tblStyle w:val="60"/>
        <w:tblpPr w:leftFromText="180" w:rightFromText="180" w:horzAnchor="margin" w:tblpY="1464"/>
        <w:tblW w:w="5072" w:type="pct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8"/>
        <w:gridCol w:w="1145"/>
        <w:gridCol w:w="1145"/>
        <w:gridCol w:w="1145"/>
        <w:gridCol w:w="1145"/>
        <w:gridCol w:w="1144"/>
        <w:gridCol w:w="1144"/>
        <w:gridCol w:w="3621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</w:trPr>
        <w:sdt>
          <w:sdtPr>
            <w:id w:val="1101532736"/>
            <w:placeholder>
              <w:docPart w:val="ADD762AC5DCC430AA60EC2DE35B2B253"/>
            </w:placeholder>
            <w:temporary/>
            <w:showingPlcHdr/>
            <w15:appearance w15:val="hidden"/>
          </w:sdtPr>
          <w:sdtContent>
            <w:tc>
              <w:tcPr>
                <w:tcW w:w="1076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Station Name</w:t>
                </w:r>
              </w:p>
            </w:tc>
          </w:sdtContent>
        </w:sdt>
        <w:sdt>
          <w:sdtPr>
            <w:id w:val="-734620487"/>
            <w:placeholder>
              <w:docPart w:val="5DCAF971A76B42ACA1CCD05F094B657A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1</w:t>
                </w:r>
              </w:p>
            </w:tc>
          </w:sdtContent>
        </w:sdt>
        <w:sdt>
          <w:sdtPr>
            <w:id w:val="-1763362029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-1371136879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794718933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-1418789846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1106313978"/>
            <w:placeholder>
              <w:docPart w:val="6A3320977A9A44DE829CF5A2DB13DDC5"/>
            </w:placeholder>
            <w:temporary/>
            <w:showingPlcHdr/>
            <w15:appearance w15:val="hidden"/>
          </w:sdtPr>
          <w:sdtContent>
            <w:tc>
              <w:tcPr>
                <w:tcW w:w="428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Time Slot 2</w:t>
                </w:r>
              </w:p>
            </w:tc>
          </w:sdtContent>
        </w:sdt>
        <w:sdt>
          <w:sdtPr>
            <w:id w:val="1236660449"/>
            <w:placeholder>
              <w:docPart w:val="EA076657C4754302B2665EAA147ADCA9"/>
            </w:placeholder>
            <w:temporary/>
            <w:showingPlcHdr/>
            <w15:appearance w15:val="hidden"/>
          </w:sdtPr>
          <w:sdtContent>
            <w:tc>
              <w:tcPr>
                <w:tcW w:w="1355" w:type="pct"/>
                <w:shd w:val="clear" w:color="auto" w:fill="00B050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Name</w:t>
                </w:r>
              </w:p>
              <w:p>
                <w:pPr>
                  <w:pStyle w:val="59"/>
                  <w:spacing w:line="240" w:lineRule="auto"/>
                  <w:rPr>
                    <w:b w:val="0"/>
                    <w:bCs/>
                  </w:rPr>
                </w:pPr>
                <w:r>
                  <w:rPr>
                    <w:b w:val="0"/>
                    <w:bCs/>
                  </w:rPr>
                  <w:t>Phone Number</w:t>
                </w:r>
              </w:p>
            </w:tc>
          </w:sdtContent>
        </w:sdt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</w:tbl>
    <w:p>
      <w:pPr>
        <w:spacing w:before="0" w:after="0"/>
        <w:rPr>
          <w:sz w:val="12"/>
        </w:rPr>
      </w:pPr>
      <w:bookmarkStart w:id="0" w:name="_GoBack"/>
      <w:bookmarkEnd w:id="0"/>
      <w:r>
        <w:rPr>
          <w:sz w:val="1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4386580</wp:posOffset>
                </wp:positionH>
                <wp:positionV relativeFrom="paragraph">
                  <wp:posOffset>5246370</wp:posOffset>
                </wp:positionV>
                <wp:extent cx="6177915" cy="2433320"/>
                <wp:effectExtent l="95250" t="0" r="18542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78937" flipH="1" flipV="1">
                          <a:off x="0" y="0"/>
                          <a:ext cx="6177693" cy="2433518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flip:x y;margin-left:345.4pt;margin-top:413.1pt;height:191.6pt;width:486.45pt;rotation:741580f;z-index:251663360;v-text-anchor:middle;mso-width-relative:page;mso-height-relative:page;" filled="t" stroked="f" coordsize="21600,21600" o:gfxdata="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39BDD1E-5C5E-4FC3-B6FC-54DC0C714FDC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39C4F99D-9756-469F-91E8-9B159C5595DB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C50F287C-7D02-441E-A141-4616E3C43D65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93FF30F3-D7A1-4F09-90C1-3849C325534A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89B1BC3D-C3A2-47D6-9606-65BB100968B3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AAAC19ED-FC97-477F-8AE1-4E2872EEC534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3832EE2-D1AA-43D1-8A8D-870947557BB5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B14329D5-D893-43F8-85B6-60D5654D7EC0}"/>
  </w:font>
  <w:font w:name="Raleway ExtraBold">
    <w:panose1 w:val="020B0903030101060003"/>
    <w:charset w:val="00"/>
    <w:family w:val="swiss"/>
    <w:pitch w:val="default"/>
    <w:sig w:usb0="00000000" w:usb1="00000000" w:usb2="00000000" w:usb3="00000000" w:csb0="00000000" w:csb1="00000000"/>
    <w:embedRegular r:id="rId9" w:fontKey="{19F8A435-918C-4390-B168-92AC2D93BBB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26A5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B69B4"/>
    <w:rsid w:val="002C56E6"/>
    <w:rsid w:val="002D3A9F"/>
    <w:rsid w:val="002F7075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326A5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C2926"/>
    <w:rsid w:val="00B04A50"/>
    <w:rsid w:val="00B160CA"/>
    <w:rsid w:val="00B842FD"/>
    <w:rsid w:val="00BD4753"/>
    <w:rsid w:val="00BD5CB1"/>
    <w:rsid w:val="00BE62EE"/>
    <w:rsid w:val="00C003BA"/>
    <w:rsid w:val="00C46878"/>
    <w:rsid w:val="00CB4A51"/>
    <w:rsid w:val="00CC7433"/>
    <w:rsid w:val="00CD4532"/>
    <w:rsid w:val="00CD47B0"/>
    <w:rsid w:val="00CE6104"/>
    <w:rsid w:val="00CE7918"/>
    <w:rsid w:val="00D16163"/>
    <w:rsid w:val="00DB3FAD"/>
    <w:rsid w:val="00DD447B"/>
    <w:rsid w:val="00DF0832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23D64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qFormat="1"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iPriority="99" w:semiHidden="0" w:name="footer"/>
    <w:lsdException w:unhideWhenUsed="0"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qFormat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qFormat/>
    <w:uiPriority w:val="99"/>
    <w:rPr>
      <w:b/>
      <w:bCs/>
    </w:rPr>
  </w:style>
  <w:style w:type="paragraph" w:styleId="13">
    <w:name w:val="footer"/>
    <w:basedOn w:val="1"/>
    <w:link w:val="44"/>
    <w:unhideWhenUsed/>
    <w:qFormat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qFormat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qFormat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qFormat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qFormat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uiPriority w:val="99"/>
    <w:pPr>
      <w:ind w:left="720"/>
    </w:pPr>
  </w:style>
  <w:style w:type="paragraph" w:styleId="23">
    <w:name w:val="table of figures"/>
    <w:basedOn w:val="1"/>
    <w:next w:val="1"/>
    <w:unhideWhenUsed/>
    <w:qFormat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qFormat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uiPriority w:val="99"/>
    <w:rPr>
      <w:sz w:val="18"/>
      <w:szCs w:val="18"/>
    </w:rPr>
  </w:style>
  <w:style w:type="character" w:styleId="30">
    <w:name w:val="FollowedHyperlink"/>
    <w:basedOn w:val="28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qFormat/>
    <w:uiPriority w:val="99"/>
    <w:rPr>
      <w:vertAlign w:val="superscript"/>
    </w:rPr>
  </w:style>
  <w:style w:type="character" w:styleId="32">
    <w:name w:val="Hyperlink"/>
    <w:basedOn w:val="28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qFormat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qFormat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qFormat/>
    <w:uiPriority w:val="99"/>
    <w:rPr>
      <w:szCs w:val="24"/>
    </w:rPr>
  </w:style>
  <w:style w:type="character" w:customStyle="1" w:styleId="43">
    <w:name w:val="Header Char"/>
    <w:basedOn w:val="28"/>
    <w:link w:val="15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qFormat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qFormat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qFormat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qFormat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qFormat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qFormat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qFormat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qFormat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  <w:style w:type="table" w:customStyle="1" w:styleId="60">
    <w:name w:val="Plain Table 1"/>
    <w:basedOn w:val="33"/>
    <w:qFormat/>
    <w:uiPriority w:val="41"/>
    <w:pPr>
      <w:spacing w:after="0"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3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glossaryDocument" Target="glossary/document.xml"/><Relationship Id="rId12" Type="http://schemas.openxmlformats.org/officeDocument/2006/relationships/fontTable" Target="fontTable.xml"/><Relationship Id="rId11" Type="http://schemas.openxmlformats.org/officeDocument/2006/relationships/customXml" Target="../customXml/item5.xml"/><Relationship Id="rId10" Type="http://schemas.openxmlformats.org/officeDocument/2006/relationships/customXml" Target="../customXml/item4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566334B6AA0461CB9B4105BE1035DE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64D0B7F-48D8-48C4-BCC3-C94EE709CEB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141726F3B85A431AAAD5B3C01FD9767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9D6D510-C93C-40EC-AA6C-79A4D182282E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AF5A47027851491A8C21934B71B2B00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C57B889-3DD3-49CC-865C-04BC69658BE7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ADD762AC5DCC430AA60EC2DE35B2B25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EE4192B-1D58-4D1B-B8A2-AC1EC496D919}"/>
      </w:docPartPr>
      <w:docPartBody>
        <w:p>
          <w:pPr>
            <w:pStyle w:val="7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5DCAF971A76B42ACA1CCD05F094B65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986C4D1-E431-42E8-B2D6-1B172376B1C5}"/>
      </w:docPartPr>
      <w:docPartBody>
        <w:p>
          <w:pPr>
            <w:pStyle w:val="8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6A3320977A9A44DE829CF5A2DB13DDC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04D038C-1D98-4FE4-B7AE-D15B46DA3262}"/>
      </w:docPartPr>
      <w:docPartBody>
        <w:p>
          <w:pPr>
            <w:pStyle w:val="9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EA076657C4754302B2665EAA147ADCA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69D7100-DA1C-4062-B7D7-A63B5891175E}"/>
      </w:docPartPr>
      <w:docPartBody>
        <w:p>
          <w:pPr>
            <w:pStyle w:val="10"/>
          </w:pPr>
          <w:r>
            <w:t>Name</w:t>
          </w:r>
        </w:p>
        <w:p>
          <w:pPr>
            <w:pStyle w:val="11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4762"/>
    <w:rsid w:val="00FB4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8566334B6AA0461CB9B4105BE1035DE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141726F3B85A431AAAD5B3C01FD9767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AF5A47027851491A8C21934B71B2B00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ADD762AC5DCC430AA60EC2DE35B2B25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DCAF971A76B42ACA1CCD05F094B65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A3320977A9A44DE829CF5A2DB13DDC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EA076657C4754302B2665EAA147ADCA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230</Characters>
  <Lines>1</Lines>
  <Paragraphs>1</Paragraphs>
  <TotalTime>0</TotalTime>
  <ScaleCrop>false</ScaleCrop>
  <LinksUpToDate>false</LinksUpToDate>
  <CharactersWithSpaces>269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2020-07-27T04:28:00Z</dcterms:created>
  <dcterms:modified xsi:type="dcterms:W3CDTF">2020-10-09T11:48:08Z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